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9A61D" w14:textId="77777777" w:rsidR="00994FBC" w:rsidRDefault="00994FBC" w:rsidP="00994FB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PLOMER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7446974D" w14:textId="77777777" w:rsidR="00994FBC" w:rsidRDefault="00994FBC" w:rsidP="00994FBC">
      <w:pPr>
        <w:pStyle w:val="NoSpacing"/>
        <w:rPr>
          <w:rFonts w:cs="Times New Roman"/>
          <w:szCs w:val="24"/>
        </w:rPr>
      </w:pPr>
    </w:p>
    <w:p w14:paraId="53274D0C" w14:textId="77777777" w:rsidR="00994FBC" w:rsidRDefault="00994FBC" w:rsidP="00994FBC">
      <w:pPr>
        <w:pStyle w:val="NoSpacing"/>
        <w:rPr>
          <w:rFonts w:cs="Times New Roman"/>
          <w:szCs w:val="24"/>
        </w:rPr>
      </w:pPr>
    </w:p>
    <w:p w14:paraId="25C3AABD" w14:textId="77777777" w:rsidR="00994FBC" w:rsidRDefault="00994FBC" w:rsidP="00994F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5E79E548" w14:textId="77777777" w:rsidR="00994FBC" w:rsidRDefault="00994FBC" w:rsidP="00994F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lands of Isabel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Countess of Essex(q.v.).</w:t>
      </w:r>
    </w:p>
    <w:p w14:paraId="055DE615" w14:textId="77777777" w:rsidR="00994FBC" w:rsidRDefault="00994FBC" w:rsidP="00994FB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E506ED2" w14:textId="77777777" w:rsidR="00994FBC" w:rsidRDefault="00994FBC" w:rsidP="00994FB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p.135)</w:t>
      </w:r>
    </w:p>
    <w:p w14:paraId="6EB85B28" w14:textId="77777777" w:rsidR="00994FBC" w:rsidRDefault="00994FBC" w:rsidP="00994FBC">
      <w:pPr>
        <w:pStyle w:val="NoSpacing"/>
        <w:rPr>
          <w:rFonts w:eastAsia="Times New Roman" w:cs="Times New Roman"/>
          <w:szCs w:val="24"/>
        </w:rPr>
      </w:pPr>
    </w:p>
    <w:p w14:paraId="318E0AE3" w14:textId="77777777" w:rsidR="00994FBC" w:rsidRDefault="00994FBC" w:rsidP="00994FBC">
      <w:pPr>
        <w:pStyle w:val="NoSpacing"/>
        <w:rPr>
          <w:rFonts w:eastAsia="Times New Roman" w:cs="Times New Roman"/>
          <w:szCs w:val="24"/>
        </w:rPr>
      </w:pPr>
    </w:p>
    <w:p w14:paraId="31447BF6" w14:textId="77777777" w:rsidR="00994FBC" w:rsidRDefault="00994FBC" w:rsidP="00994FB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October 2023</w:t>
      </w:r>
    </w:p>
    <w:p w14:paraId="5BEDC1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8447C" w14:textId="77777777" w:rsidR="00994FBC" w:rsidRDefault="00994FBC" w:rsidP="009139A6">
      <w:r>
        <w:separator/>
      </w:r>
    </w:p>
  </w:endnote>
  <w:endnote w:type="continuationSeparator" w:id="0">
    <w:p w14:paraId="2D42B128" w14:textId="77777777" w:rsidR="00994FBC" w:rsidRDefault="00994F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2BC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C6F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5A0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AB6ED" w14:textId="77777777" w:rsidR="00994FBC" w:rsidRDefault="00994FBC" w:rsidP="009139A6">
      <w:r>
        <w:separator/>
      </w:r>
    </w:p>
  </w:footnote>
  <w:footnote w:type="continuationSeparator" w:id="0">
    <w:p w14:paraId="0215653E" w14:textId="77777777" w:rsidR="00994FBC" w:rsidRDefault="00994F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FBD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0F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F8E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BC"/>
    <w:rsid w:val="000666E0"/>
    <w:rsid w:val="002510B7"/>
    <w:rsid w:val="005C130B"/>
    <w:rsid w:val="00826F5C"/>
    <w:rsid w:val="009139A6"/>
    <w:rsid w:val="009448BB"/>
    <w:rsid w:val="00947624"/>
    <w:rsid w:val="00994FBC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029EA"/>
  <w15:chartTrackingRefBased/>
  <w15:docId w15:val="{A4E10350-D694-406C-B694-1FD01B14F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2023-10-13T19:24:00Z</dcterms:created>
  <dcterms:modified xsi:type="dcterms:W3CDTF">2023-10-13T19:24:00Z</dcterms:modified>
</cp:coreProperties>
</file>